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CD2" w:rsidRPr="00142ADE" w:rsidRDefault="00311CD2" w:rsidP="00311CD2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311CD2" w:rsidRPr="00142ADE" w:rsidRDefault="00311CD2" w:rsidP="00311CD2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311CD2" w:rsidRPr="00142ADE" w:rsidRDefault="00311CD2" w:rsidP="00311CD2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311CD2" w:rsidRPr="00142ADE" w:rsidRDefault="00311CD2" w:rsidP="00311CD2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311CD2" w:rsidRPr="00142ADE" w:rsidRDefault="00311CD2" w:rsidP="00311CD2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蒋红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，男，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1982年2月15日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出生，现在四川省眉州监狱</w:t>
      </w:r>
      <w:bookmarkStart w:id="0" w:name="_GoBack"/>
      <w:bookmarkEnd w:id="0"/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311CD2" w:rsidRPr="00142ADE" w:rsidRDefault="00311CD2" w:rsidP="00311CD2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蒋红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 w:rsidR="00311CD2" w:rsidRPr="00B769C2" w:rsidRDefault="00311CD2" w:rsidP="00311CD2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蒋红</w:t>
      </w:r>
      <w:r w:rsidRPr="004707B5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减刑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八个月</w:t>
      </w:r>
      <w:r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，剥夺政治权利改为3年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311CD2" w:rsidRPr="00B769C2" w:rsidRDefault="00311CD2" w:rsidP="00311CD2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311CD2" w:rsidRPr="00B769C2" w:rsidRDefault="00311CD2" w:rsidP="00311CD2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311CD2" w:rsidRDefault="00311CD2" w:rsidP="00311CD2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311CD2" w:rsidRDefault="00311CD2" w:rsidP="00311CD2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311CD2" w:rsidRPr="00B769C2" w:rsidRDefault="00311CD2" w:rsidP="00311CD2">
      <w:pPr>
        <w:spacing w:line="580" w:lineRule="exact"/>
        <w:ind w:firstLineChars="1850" w:firstLine="592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311CD2" w:rsidRPr="00B769C2" w:rsidRDefault="00311CD2" w:rsidP="00311CD2">
      <w:pPr>
        <w:spacing w:line="580" w:lineRule="exact"/>
        <w:ind w:firstLineChars="1750" w:firstLine="560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二〇二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六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一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二十八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日</w:t>
      </w:r>
    </w:p>
    <w:p w:rsidR="00311CD2" w:rsidRDefault="00311CD2" w:rsidP="00311CD2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311CD2" w:rsidRDefault="00311CD2" w:rsidP="00311CD2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311CD2" w:rsidRPr="00B769C2" w:rsidRDefault="00311CD2" w:rsidP="00311CD2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sectPr w:rsidR="00311CD2" w:rsidRPr="00B769C2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311CD2"/>
    <w:rsid w:val="00515A0D"/>
    <w:rsid w:val="008C74CF"/>
    <w:rsid w:val="00C4732C"/>
    <w:rsid w:val="00F1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C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C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CFC7D1D7.dotm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5</cp:revision>
  <dcterms:created xsi:type="dcterms:W3CDTF">2026-01-28T06:21:00Z</dcterms:created>
  <dcterms:modified xsi:type="dcterms:W3CDTF">2026-01-28T07:58:00Z</dcterms:modified>
</cp:coreProperties>
</file>